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6F14AD2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6A77A5" w:rsidRPr="006A77A5">
        <w:rPr>
          <w:rFonts w:cs="Arial"/>
          <w:bCs/>
          <w:sz w:val="22"/>
          <w:szCs w:val="22"/>
        </w:rPr>
        <w:t>S1-254</w:t>
      </w:r>
      <w:r w:rsidR="00311534">
        <w:rPr>
          <w:rFonts w:cs="Arial"/>
          <w:bCs/>
          <w:sz w:val="22"/>
          <w:szCs w:val="22"/>
        </w:rPr>
        <w:t>494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AF7AD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2A2588" w:rsidRPr="002A2588">
        <w:rPr>
          <w:rFonts w:ascii="Arial" w:hAnsi="Arial" w:cs="Arial"/>
          <w:b/>
          <w:sz w:val="22"/>
          <w:szCs w:val="22"/>
        </w:rPr>
        <w:t>PWS support in NB-IoT terrestrial networks</w:t>
      </w:r>
    </w:p>
    <w:p w14:paraId="57C23DB4" w14:textId="18009F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 w:rsidRPr="00823275">
        <w:rPr>
          <w:rFonts w:ascii="Arial" w:hAnsi="Arial" w:cs="Arial"/>
          <w:b/>
          <w:bCs/>
          <w:sz w:val="22"/>
          <w:szCs w:val="22"/>
        </w:rPr>
        <w:t>R2-2506297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8CE6CC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11534">
        <w:rPr>
          <w:rFonts w:ascii="Arial" w:hAnsi="Arial" w:cs="Arial"/>
          <w:b/>
          <w:sz w:val="22"/>
          <w:szCs w:val="22"/>
        </w:rPr>
        <w:t>SA1</w:t>
      </w:r>
    </w:p>
    <w:p w14:paraId="77CDBBC8" w14:textId="082F1F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>
        <w:rPr>
          <w:rFonts w:ascii="Arial" w:hAnsi="Arial" w:cs="Arial"/>
          <w:b/>
          <w:bCs/>
          <w:sz w:val="22"/>
          <w:szCs w:val="22"/>
        </w:rPr>
        <w:t>RAN2</w:t>
      </w:r>
      <w:r w:rsidR="006D3D4C">
        <w:rPr>
          <w:rFonts w:ascii="Arial" w:hAnsi="Arial" w:cs="Arial"/>
          <w:b/>
          <w:bCs/>
          <w:sz w:val="22"/>
          <w:szCs w:val="22"/>
        </w:rPr>
        <w:t>, CT1</w:t>
      </w:r>
    </w:p>
    <w:p w14:paraId="2AA9D0DB" w14:textId="037847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D3D4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82EA8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3D4C" w:rsidRPr="00CA5352">
        <w:rPr>
          <w:rFonts w:ascii="Arial" w:hAnsi="Arial" w:cs="Arial"/>
          <w:bCs/>
        </w:rPr>
        <w:t xml:space="preserve">CR </w:t>
      </w:r>
      <w:r w:rsidR="00E07ADB">
        <w:rPr>
          <w:rFonts w:ascii="Arial" w:hAnsi="Arial" w:cs="Arial"/>
          <w:bCs/>
        </w:rPr>
        <w:t>0091</w:t>
      </w:r>
      <w:r w:rsidR="005D2583">
        <w:rPr>
          <w:rFonts w:ascii="Arial" w:hAnsi="Arial" w:cs="Arial"/>
          <w:bCs/>
        </w:rPr>
        <w:t>, 0092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11589AC3" w:rsidR="00FA2BB7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RAN2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6D3D4C" w:rsidRP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PWS support in NB-IoT terrestrial networks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, indicating</w:t>
      </w:r>
      <w:r w:rsidR="00870F7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that:</w:t>
      </w:r>
    </w:p>
    <w:p w14:paraId="6736C3CD" w14:textId="3B028C61" w:rsid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0F3865">
        <w:rPr>
          <w:rFonts w:ascii="Arial" w:eastAsia="DengXian" w:hAnsi="Arial" w:cs="Arial"/>
          <w:lang w:eastAsia="zh-CN"/>
        </w:rPr>
        <w:t xml:space="preserve">PWS can be supported in NB-IoT Terrestrial Network from RAN2 perspective. </w:t>
      </w:r>
    </w:p>
    <w:p w14:paraId="20A45AD7" w14:textId="6BD03735" w:rsidR="00870F75" w:rsidRP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732BAE">
        <w:rPr>
          <w:rFonts w:ascii="Arial" w:eastAsia="DengXian" w:hAnsi="Arial" w:cs="Arial"/>
          <w:lang w:eastAsia="zh-CN"/>
        </w:rPr>
        <w:t>PWS geofencing is not supported in NB-IoT Terrestrial Network.</w:t>
      </w:r>
    </w:p>
    <w:p w14:paraId="799176F8" w14:textId="0A3E6425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has agreed the attached CR,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to </w:t>
      </w:r>
      <w:r w:rsidR="00146C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confirm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align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ment of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stage-1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spec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ification (TS 22.268)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9880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123E3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7" w:name="OLE_LINK53"/>
      <w:bookmarkStart w:id="8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9" w:name="OLE_LINK55"/>
      <w:bookmarkStart w:id="10" w:name="OLE_LINK56"/>
      <w:r w:rsidRPr="00BD67A8">
        <w:t>SA1#11</w:t>
      </w:r>
      <w:r>
        <w:t>4</w:t>
      </w:r>
      <w:r w:rsidRPr="00BD67A8">
        <w:tab/>
      </w:r>
      <w:bookmarkEnd w:id="9"/>
      <w:bookmarkEnd w:id="10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7"/>
    <w:bookmarkEnd w:id="8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75BD" w14:textId="77777777" w:rsidR="008B62C4" w:rsidRDefault="008B62C4">
      <w:pPr>
        <w:spacing w:after="0"/>
      </w:pPr>
      <w:r>
        <w:separator/>
      </w:r>
    </w:p>
  </w:endnote>
  <w:endnote w:type="continuationSeparator" w:id="0">
    <w:p w14:paraId="7D9AA44A" w14:textId="77777777" w:rsidR="008B62C4" w:rsidRDefault="008B6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C71D" w14:textId="77777777" w:rsidR="008B62C4" w:rsidRDefault="008B62C4">
      <w:pPr>
        <w:spacing w:after="0"/>
      </w:pPr>
      <w:r>
        <w:separator/>
      </w:r>
    </w:p>
  </w:footnote>
  <w:footnote w:type="continuationSeparator" w:id="0">
    <w:p w14:paraId="476BED53" w14:textId="77777777" w:rsidR="008B62C4" w:rsidRDefault="008B62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08E"/>
    <w:multiLevelType w:val="hybridMultilevel"/>
    <w:tmpl w:val="D9EC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2"/>
  </w:num>
  <w:num w:numId="5" w16cid:durableId="1942640821">
    <w:abstractNumId w:val="0"/>
  </w:num>
  <w:num w:numId="6" w16cid:durableId="9340905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3865"/>
    <w:rsid w:val="000F6242"/>
    <w:rsid w:val="0010276C"/>
    <w:rsid w:val="00102BE8"/>
    <w:rsid w:val="00112A77"/>
    <w:rsid w:val="00135E78"/>
    <w:rsid w:val="001411B4"/>
    <w:rsid w:val="00145BF1"/>
    <w:rsid w:val="00146C10"/>
    <w:rsid w:val="00153FE2"/>
    <w:rsid w:val="00164B06"/>
    <w:rsid w:val="0019251F"/>
    <w:rsid w:val="001C2475"/>
    <w:rsid w:val="001C5CF7"/>
    <w:rsid w:val="001D50E9"/>
    <w:rsid w:val="001F4D62"/>
    <w:rsid w:val="00207405"/>
    <w:rsid w:val="00245885"/>
    <w:rsid w:val="002A2588"/>
    <w:rsid w:val="002B7E09"/>
    <w:rsid w:val="002C099E"/>
    <w:rsid w:val="002E6CF3"/>
    <w:rsid w:val="002F1940"/>
    <w:rsid w:val="00304DEF"/>
    <w:rsid w:val="00311534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D28FD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D2583"/>
    <w:rsid w:val="005F6C9E"/>
    <w:rsid w:val="00686785"/>
    <w:rsid w:val="0068686C"/>
    <w:rsid w:val="006A77A5"/>
    <w:rsid w:val="006D3D4C"/>
    <w:rsid w:val="007150D1"/>
    <w:rsid w:val="00732BAE"/>
    <w:rsid w:val="0078597F"/>
    <w:rsid w:val="007A6DD5"/>
    <w:rsid w:val="007E5905"/>
    <w:rsid w:val="007F4F92"/>
    <w:rsid w:val="0082008C"/>
    <w:rsid w:val="00823275"/>
    <w:rsid w:val="0084734A"/>
    <w:rsid w:val="0086132D"/>
    <w:rsid w:val="00870587"/>
    <w:rsid w:val="00870F75"/>
    <w:rsid w:val="008B62C4"/>
    <w:rsid w:val="008D772F"/>
    <w:rsid w:val="008F344B"/>
    <w:rsid w:val="008F5DA7"/>
    <w:rsid w:val="0093696F"/>
    <w:rsid w:val="00965DD0"/>
    <w:rsid w:val="00976F58"/>
    <w:rsid w:val="00980052"/>
    <w:rsid w:val="0098584F"/>
    <w:rsid w:val="00986693"/>
    <w:rsid w:val="0099764C"/>
    <w:rsid w:val="009A2206"/>
    <w:rsid w:val="009A6A42"/>
    <w:rsid w:val="009C1825"/>
    <w:rsid w:val="009C1957"/>
    <w:rsid w:val="009F3F45"/>
    <w:rsid w:val="00A43618"/>
    <w:rsid w:val="00A51EF5"/>
    <w:rsid w:val="00A53463"/>
    <w:rsid w:val="00A663FB"/>
    <w:rsid w:val="00A861AE"/>
    <w:rsid w:val="00AA2D29"/>
    <w:rsid w:val="00AE0177"/>
    <w:rsid w:val="00AF4274"/>
    <w:rsid w:val="00AF7913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A5352"/>
    <w:rsid w:val="00CD1E7C"/>
    <w:rsid w:val="00CD34D9"/>
    <w:rsid w:val="00CE75D3"/>
    <w:rsid w:val="00CF6087"/>
    <w:rsid w:val="00D15785"/>
    <w:rsid w:val="00D1763F"/>
    <w:rsid w:val="00D9419E"/>
    <w:rsid w:val="00DB7EB8"/>
    <w:rsid w:val="00DC68AA"/>
    <w:rsid w:val="00DE0EB9"/>
    <w:rsid w:val="00E07ADB"/>
    <w:rsid w:val="00E10E15"/>
    <w:rsid w:val="00E1224D"/>
    <w:rsid w:val="00EA5FCB"/>
    <w:rsid w:val="00EC7EF5"/>
    <w:rsid w:val="00ED0E45"/>
    <w:rsid w:val="00EE5056"/>
    <w:rsid w:val="00EF5C74"/>
    <w:rsid w:val="00F07F7D"/>
    <w:rsid w:val="00F123E3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136</Words>
  <Characters>780</Characters>
  <Application>Microsoft Office Word</Application>
  <DocSecurity>0</DocSecurity>
  <Lines>48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23</cp:revision>
  <cp:lastPrinted>2002-04-23T07:10:00Z</cp:lastPrinted>
  <dcterms:created xsi:type="dcterms:W3CDTF">2025-10-30T23:52:00Z</dcterms:created>
  <dcterms:modified xsi:type="dcterms:W3CDTF">2025-11-20T22:34:00Z</dcterms:modified>
</cp:coreProperties>
</file>